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F804A7" w14:textId="77777777" w:rsidR="00790720" w:rsidRDefault="007526C4" w:rsidP="00206DEE">
      <w:pPr>
        <w:pStyle w:val="Heading1"/>
        <w:rPr>
          <w:rFonts w:cs="Arial"/>
          <w:color w:val="FF0000"/>
          <w:sz w:val="44"/>
          <w:szCs w:val="44"/>
        </w:rPr>
      </w:pPr>
      <w:r w:rsidRPr="00123C3D">
        <w:rPr>
          <w:rFonts w:cs="Arial"/>
          <w:sz w:val="44"/>
          <w:szCs w:val="44"/>
        </w:rPr>
        <w:t xml:space="preserve">Activity </w:t>
      </w:r>
      <w:r w:rsidR="00080126">
        <w:rPr>
          <w:rFonts w:cs="Arial"/>
          <w:sz w:val="44"/>
          <w:szCs w:val="44"/>
        </w:rPr>
        <w:t>5.4: Explaining Combustion of Octane</w:t>
      </w:r>
    </w:p>
    <w:p w14:paraId="6DD75674" w14:textId="7A6C779B" w:rsidR="007526C4" w:rsidRDefault="00080126" w:rsidP="001227DB">
      <w:pPr>
        <w:spacing w:after="120"/>
        <w:rPr>
          <w:rFonts w:cs="Arial"/>
          <w:szCs w:val="22"/>
        </w:rPr>
      </w:pPr>
      <w:r>
        <w:rPr>
          <w:rFonts w:cs="Arial"/>
          <w:szCs w:val="22"/>
        </w:rPr>
        <w:t>Read about</w:t>
      </w:r>
      <w:r w:rsidR="0084606B">
        <w:rPr>
          <w:rFonts w:cs="Arial"/>
          <w:szCs w:val="22"/>
        </w:rPr>
        <w:t xml:space="preserve"> gasoline and</w:t>
      </w:r>
      <w:r>
        <w:rPr>
          <w:rFonts w:cs="Arial"/>
          <w:szCs w:val="22"/>
        </w:rPr>
        <w:t xml:space="preserve"> octane, then answer the questions below.</w:t>
      </w:r>
    </w:p>
    <w:p w14:paraId="45599F49" w14:textId="71B78951" w:rsidR="0099467C" w:rsidRDefault="0099467C" w:rsidP="0099467C">
      <w:pPr>
        <w:spacing w:after="120"/>
        <w:rPr>
          <w:rFonts w:cs="Arial"/>
          <w:szCs w:val="22"/>
        </w:rPr>
      </w:pPr>
      <w:r w:rsidRPr="00AF5E03">
        <w:rPr>
          <w:rFonts w:cs="Arial"/>
          <w:b/>
          <w:szCs w:val="22"/>
        </w:rPr>
        <w:t>1.</w:t>
      </w:r>
      <w:r w:rsidR="00AF5E03">
        <w:rPr>
          <w:rFonts w:cs="Arial"/>
          <w:szCs w:val="22"/>
        </w:rPr>
        <w:t xml:space="preserve"> </w:t>
      </w:r>
      <w:r w:rsidR="00AF5E03">
        <w:rPr>
          <w:rFonts w:cs="Arial"/>
          <w:b/>
          <w:szCs w:val="22"/>
        </w:rPr>
        <w:t>Explaining how octane burns.</w:t>
      </w:r>
      <w:r>
        <w:rPr>
          <w:rFonts w:cs="Arial"/>
          <w:szCs w:val="22"/>
        </w:rPr>
        <w:t xml:space="preserve"> Write a paragraph about how octane burns inside a gasoline engine and makes a car move.  Be sure to answer the four numbered questions on your Three Questions handout.</w:t>
      </w:r>
    </w:p>
    <w:p w14:paraId="08E6A171" w14:textId="1A40827F" w:rsidR="007526C4" w:rsidRPr="00123C3D" w:rsidRDefault="0099467C" w:rsidP="0099467C">
      <w:pPr>
        <w:spacing w:after="120"/>
        <w:rPr>
          <w:rFonts w:cs="Arial"/>
          <w:i/>
          <w:color w:val="FF0000"/>
          <w:szCs w:val="22"/>
        </w:rPr>
      </w:pPr>
      <w:r w:rsidRPr="00123C3D">
        <w:rPr>
          <w:rFonts w:cs="Arial"/>
          <w:i/>
          <w:color w:val="FF0000"/>
          <w:szCs w:val="22"/>
        </w:rPr>
        <w:t xml:space="preserve"> 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7526C4" w:rsidRPr="00123C3D" w14:paraId="3EED4CAB" w14:textId="77777777" w:rsidTr="00261AB8">
        <w:trPr>
          <w:trHeight w:val="521"/>
        </w:trPr>
        <w:tc>
          <w:tcPr>
            <w:tcW w:w="9576" w:type="dxa"/>
          </w:tcPr>
          <w:p w14:paraId="12CC33D6" w14:textId="77777777" w:rsidR="007526C4" w:rsidRPr="00123C3D" w:rsidRDefault="007526C4" w:rsidP="00D539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7526C4" w:rsidRPr="00123C3D" w14:paraId="7AD9382F" w14:textId="77777777" w:rsidTr="00D5394D">
        <w:tc>
          <w:tcPr>
            <w:tcW w:w="9576" w:type="dxa"/>
          </w:tcPr>
          <w:p w14:paraId="30A3113E" w14:textId="77777777" w:rsidR="007526C4" w:rsidRPr="00123C3D" w:rsidRDefault="007526C4" w:rsidP="00D539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7526C4" w:rsidRPr="00123C3D" w14:paraId="047F1CC9" w14:textId="77777777" w:rsidTr="00D5394D">
        <w:tc>
          <w:tcPr>
            <w:tcW w:w="9576" w:type="dxa"/>
          </w:tcPr>
          <w:p w14:paraId="7A4D59E8" w14:textId="77777777" w:rsidR="007526C4" w:rsidRPr="00123C3D" w:rsidRDefault="007526C4" w:rsidP="00D539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7526C4" w:rsidRPr="00123C3D" w14:paraId="17112E4C" w14:textId="77777777" w:rsidTr="00D5394D">
        <w:tc>
          <w:tcPr>
            <w:tcW w:w="9576" w:type="dxa"/>
          </w:tcPr>
          <w:p w14:paraId="1B7FF61B" w14:textId="77777777" w:rsidR="007526C4" w:rsidRPr="00123C3D" w:rsidRDefault="007526C4" w:rsidP="00D539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</w:tbl>
    <w:p w14:paraId="5D8BF5AA" w14:textId="77777777" w:rsidR="0099467C" w:rsidRPr="00123C3D" w:rsidRDefault="00244DAB" w:rsidP="0099467C">
      <w:pPr>
        <w:spacing w:after="120"/>
        <w:rPr>
          <w:rFonts w:cs="Arial"/>
          <w:i/>
          <w:color w:val="FF0000"/>
          <w:szCs w:val="22"/>
        </w:rPr>
      </w:pPr>
      <w:r>
        <w:rPr>
          <w:rFonts w:cs="Arial"/>
          <w:szCs w:val="22"/>
        </w:rPr>
        <w:tab/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99467C" w:rsidRPr="00123C3D" w14:paraId="3E539325" w14:textId="77777777" w:rsidTr="00786AD7">
        <w:trPr>
          <w:trHeight w:val="521"/>
        </w:trPr>
        <w:tc>
          <w:tcPr>
            <w:tcW w:w="9576" w:type="dxa"/>
          </w:tcPr>
          <w:p w14:paraId="5D5C7078" w14:textId="77777777" w:rsidR="0099467C" w:rsidRPr="00123C3D" w:rsidRDefault="0099467C" w:rsidP="00786AD7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99467C" w:rsidRPr="00123C3D" w14:paraId="7C11F604" w14:textId="77777777" w:rsidTr="00786AD7">
        <w:tc>
          <w:tcPr>
            <w:tcW w:w="9576" w:type="dxa"/>
          </w:tcPr>
          <w:p w14:paraId="2740CD55" w14:textId="77777777" w:rsidR="0099467C" w:rsidRPr="00123C3D" w:rsidRDefault="0099467C" w:rsidP="00786AD7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99467C" w:rsidRPr="00123C3D" w14:paraId="278DDBEC" w14:textId="77777777" w:rsidTr="00786AD7">
        <w:tc>
          <w:tcPr>
            <w:tcW w:w="9576" w:type="dxa"/>
          </w:tcPr>
          <w:p w14:paraId="5817E3E0" w14:textId="77777777" w:rsidR="0099467C" w:rsidRPr="00123C3D" w:rsidRDefault="0099467C" w:rsidP="00786AD7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99467C" w:rsidRPr="00123C3D" w14:paraId="4F2C063E" w14:textId="77777777" w:rsidTr="00786AD7">
        <w:tc>
          <w:tcPr>
            <w:tcW w:w="9576" w:type="dxa"/>
          </w:tcPr>
          <w:p w14:paraId="083AB485" w14:textId="77777777" w:rsidR="0099467C" w:rsidRPr="00123C3D" w:rsidRDefault="0099467C" w:rsidP="00786AD7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</w:tbl>
    <w:p w14:paraId="0929CDD7" w14:textId="77777777" w:rsidR="007526C4" w:rsidRPr="00123C3D" w:rsidRDefault="007526C4" w:rsidP="00244DAB">
      <w:pPr>
        <w:tabs>
          <w:tab w:val="left" w:pos="4133"/>
        </w:tabs>
        <w:spacing w:after="120"/>
        <w:rPr>
          <w:rFonts w:cs="Arial"/>
          <w:szCs w:val="22"/>
        </w:rPr>
      </w:pPr>
    </w:p>
    <w:p w14:paraId="332E5BBD" w14:textId="502AAE6F" w:rsidR="008D2AA6" w:rsidRDefault="008D2AA6" w:rsidP="000A306F">
      <w:pPr>
        <w:rPr>
          <w:color w:val="000000"/>
        </w:rPr>
      </w:pPr>
      <w:r w:rsidRPr="00AF5E03">
        <w:rPr>
          <w:b/>
          <w:color w:val="000000"/>
        </w:rPr>
        <w:t>2.</w:t>
      </w:r>
      <w:r w:rsidR="00AF5E03" w:rsidRPr="00AF5E03">
        <w:rPr>
          <w:b/>
          <w:color w:val="000000"/>
        </w:rPr>
        <w:t xml:space="preserve"> A new kind of engine?</w:t>
      </w:r>
      <w:r>
        <w:rPr>
          <w:color w:val="000000"/>
        </w:rPr>
        <w:t xml:space="preserve"> An inventor says that she has invented a new kind of engine that makes gasoline instead of using it up.  </w:t>
      </w:r>
      <w:r w:rsidR="00D973B0">
        <w:rPr>
          <w:color w:val="000000"/>
        </w:rPr>
        <w:t>A scientist weighs the gas in the tank, the</w:t>
      </w:r>
      <w:r w:rsidR="00461144">
        <w:rPr>
          <w:color w:val="000000"/>
        </w:rPr>
        <w:t>n</w:t>
      </w:r>
      <w:r w:rsidR="00D973B0">
        <w:rPr>
          <w:color w:val="000000"/>
        </w:rPr>
        <w:t xml:space="preserve"> drives the car around for a day. Here is what she found.</w:t>
      </w:r>
    </w:p>
    <w:p w14:paraId="5DB6194E" w14:textId="025D4C3D" w:rsidR="000A306F" w:rsidRPr="00B618D6" w:rsidRDefault="00D973B0" w:rsidP="000A306F">
      <w:pPr>
        <w:rPr>
          <w:color w:val="000000"/>
        </w:rPr>
      </w:pPr>
      <w:r>
        <w:rPr>
          <w:color w:val="000000"/>
        </w:rPr>
        <w:t>Original mass of the gasoline</w:t>
      </w:r>
      <w:r w:rsidR="000A306F" w:rsidRPr="003B1517">
        <w:rPr>
          <w:color w:val="000000"/>
        </w:rPr>
        <w:t xml:space="preserve">: </w:t>
      </w:r>
      <w:r>
        <w:rPr>
          <w:color w:val="000000"/>
        </w:rPr>
        <w:t>12.5 kilo</w:t>
      </w:r>
      <w:r w:rsidR="000A306F" w:rsidRPr="003B1517">
        <w:rPr>
          <w:color w:val="000000"/>
        </w:rPr>
        <w:t>grams</w:t>
      </w:r>
    </w:p>
    <w:p w14:paraId="2DF5A76B" w14:textId="3E005926" w:rsidR="000A306F" w:rsidRPr="00B618D6" w:rsidRDefault="000A306F" w:rsidP="000A306F">
      <w:pPr>
        <w:rPr>
          <w:color w:val="000000"/>
        </w:rPr>
      </w:pPr>
      <w:r w:rsidRPr="003B1517">
        <w:rPr>
          <w:color w:val="000000"/>
        </w:rPr>
        <w:t xml:space="preserve">Mass of the </w:t>
      </w:r>
      <w:r w:rsidR="00D973B0">
        <w:rPr>
          <w:color w:val="000000"/>
        </w:rPr>
        <w:t>gasoline</w:t>
      </w:r>
      <w:r w:rsidRPr="003B1517">
        <w:rPr>
          <w:color w:val="000000"/>
        </w:rPr>
        <w:t xml:space="preserve"> after one day: 1</w:t>
      </w:r>
      <w:r w:rsidR="00D973B0">
        <w:rPr>
          <w:color w:val="000000"/>
        </w:rPr>
        <w:t>3.1</w:t>
      </w:r>
      <w:r w:rsidRPr="003B1517">
        <w:rPr>
          <w:color w:val="000000"/>
        </w:rPr>
        <w:t xml:space="preserve"> </w:t>
      </w:r>
      <w:r w:rsidR="00D973B0">
        <w:rPr>
          <w:color w:val="000000"/>
        </w:rPr>
        <w:t>kilo</w:t>
      </w:r>
      <w:r w:rsidRPr="003B1517">
        <w:rPr>
          <w:color w:val="000000"/>
        </w:rPr>
        <w:t>grams</w:t>
      </w:r>
    </w:p>
    <w:p w14:paraId="042C1D61" w14:textId="5EF4D9CD" w:rsidR="000A306F" w:rsidRPr="009E6F5B" w:rsidRDefault="000A306F" w:rsidP="009E6F5B">
      <w:pPr>
        <w:pStyle w:val="ListParagraph"/>
        <w:numPr>
          <w:ilvl w:val="0"/>
          <w:numId w:val="28"/>
        </w:numPr>
        <w:rPr>
          <w:color w:val="000000"/>
        </w:rPr>
      </w:pPr>
      <w:r w:rsidRPr="009E6F5B">
        <w:rPr>
          <w:color w:val="000000"/>
        </w:rPr>
        <w:t>A student, Patrick, claims: “</w:t>
      </w:r>
      <w:r w:rsidR="0092097A" w:rsidRPr="009E6F5B">
        <w:rPr>
          <w:color w:val="000000"/>
        </w:rPr>
        <w:t>It might be possible to have an engine with backwards combustion, so it takes in CO</w:t>
      </w:r>
      <w:r w:rsidR="0092097A" w:rsidRPr="009E6F5B">
        <w:rPr>
          <w:color w:val="000000"/>
          <w:vertAlign w:val="subscript"/>
        </w:rPr>
        <w:t>2</w:t>
      </w:r>
      <w:r w:rsidR="0092097A" w:rsidRPr="009E6F5B">
        <w:rPr>
          <w:color w:val="000000"/>
        </w:rPr>
        <w:t xml:space="preserve"> and H</w:t>
      </w:r>
      <w:r w:rsidR="0092097A" w:rsidRPr="009E6F5B">
        <w:rPr>
          <w:color w:val="000000"/>
          <w:vertAlign w:val="subscript"/>
        </w:rPr>
        <w:t>2</w:t>
      </w:r>
      <w:r w:rsidR="0092097A" w:rsidRPr="009E6F5B">
        <w:rPr>
          <w:color w:val="000000"/>
        </w:rPr>
        <w:t>O and produces gasoline and oxygen, instead of the other way around</w:t>
      </w:r>
      <w:r w:rsidRPr="009E6F5B">
        <w:rPr>
          <w:color w:val="000000"/>
        </w:rPr>
        <w:t xml:space="preserve">.”  </w:t>
      </w:r>
    </w:p>
    <w:p w14:paraId="2B6FB4A2" w14:textId="77777777" w:rsidR="000A306F" w:rsidRPr="00B618D6" w:rsidRDefault="000A306F" w:rsidP="009E6F5B">
      <w:pPr>
        <w:ind w:left="360"/>
        <w:rPr>
          <w:color w:val="000000"/>
        </w:rPr>
      </w:pPr>
      <w:r>
        <w:rPr>
          <w:color w:val="000000"/>
        </w:rPr>
        <w:t>Circle one: AGREE    DISAGREE</w:t>
      </w:r>
    </w:p>
    <w:p w14:paraId="5561957C" w14:textId="29E43F67" w:rsidR="000A306F" w:rsidRPr="009E6F5B" w:rsidRDefault="000A306F" w:rsidP="009E6F5B">
      <w:pPr>
        <w:pStyle w:val="ListParagraph"/>
        <w:numPr>
          <w:ilvl w:val="0"/>
          <w:numId w:val="28"/>
        </w:numPr>
        <w:rPr>
          <w:color w:val="000000"/>
        </w:rPr>
      </w:pPr>
      <w:r w:rsidRPr="009E6F5B">
        <w:rPr>
          <w:color w:val="000000"/>
        </w:rPr>
        <w:t xml:space="preserve">Another student, Joaquin, claims: </w:t>
      </w:r>
      <w:r w:rsidR="004959B2" w:rsidRPr="009E6F5B">
        <w:rPr>
          <w:color w:val="000000"/>
        </w:rPr>
        <w:t>“Driving around might warm up the gasoline, so it would expand and gain mass</w:t>
      </w:r>
      <w:r w:rsidRPr="009E6F5B">
        <w:rPr>
          <w:color w:val="000000"/>
        </w:rPr>
        <w:t xml:space="preserve">.” </w:t>
      </w:r>
    </w:p>
    <w:p w14:paraId="1BB0A205" w14:textId="77777777" w:rsidR="000A306F" w:rsidRPr="00B618D6" w:rsidRDefault="000A306F" w:rsidP="009E6F5B">
      <w:pPr>
        <w:ind w:left="360"/>
        <w:rPr>
          <w:color w:val="000000"/>
        </w:rPr>
      </w:pPr>
      <w:r>
        <w:rPr>
          <w:color w:val="000000"/>
        </w:rPr>
        <w:t>Circle one: AGREE    DISAGREE</w:t>
      </w:r>
    </w:p>
    <w:p w14:paraId="759D36A4" w14:textId="2AF03747" w:rsidR="000A306F" w:rsidRPr="009E6F5B" w:rsidRDefault="000A306F" w:rsidP="009E6F5B">
      <w:pPr>
        <w:pStyle w:val="ListParagraph"/>
        <w:numPr>
          <w:ilvl w:val="0"/>
          <w:numId w:val="28"/>
        </w:numPr>
        <w:rPr>
          <w:color w:val="000000"/>
        </w:rPr>
      </w:pPr>
      <w:r w:rsidRPr="009E6F5B">
        <w:rPr>
          <w:color w:val="000000"/>
        </w:rPr>
        <w:t xml:space="preserve">Another student, Devin, claims: </w:t>
      </w:r>
      <w:r w:rsidR="004959B2" w:rsidRPr="009E6F5B">
        <w:rPr>
          <w:color w:val="000000"/>
        </w:rPr>
        <w:t>“</w:t>
      </w:r>
      <w:r w:rsidR="00AF5E03" w:rsidRPr="009E6F5B">
        <w:rPr>
          <w:color w:val="000000"/>
        </w:rPr>
        <w:t>It is impossible for the engine to get energy from the gasoline without burning some of it, so someone must have secretly added gasoline to the tank.’</w:t>
      </w:r>
    </w:p>
    <w:p w14:paraId="2B46341B" w14:textId="77777777" w:rsidR="000A306F" w:rsidRPr="00FF496E" w:rsidRDefault="000A306F" w:rsidP="009E6F5B">
      <w:pPr>
        <w:ind w:firstLine="360"/>
        <w:rPr>
          <w:color w:val="000000"/>
        </w:rPr>
      </w:pPr>
      <w:r>
        <w:rPr>
          <w:color w:val="000000"/>
        </w:rPr>
        <w:t>Circle one: AGREE    DISAGREE</w:t>
      </w:r>
    </w:p>
    <w:p w14:paraId="414867E4" w14:textId="77777777" w:rsidR="009E6F5B" w:rsidRDefault="009E6F5B">
      <w:pPr>
        <w:spacing w:after="0"/>
      </w:pPr>
      <w:r>
        <w:br w:type="page"/>
      </w:r>
    </w:p>
    <w:p w14:paraId="4C50107A" w14:textId="610C6DE9" w:rsidR="00AF5E03" w:rsidRDefault="000A306F" w:rsidP="00003E59">
      <w:r w:rsidRPr="00930610">
        <w:lastRenderedPageBreak/>
        <w:t>Explain your reasoning for your choices.</w:t>
      </w:r>
    </w:p>
    <w:p w14:paraId="34E17DA1" w14:textId="77777777" w:rsidR="00003E59" w:rsidRPr="00003E59" w:rsidRDefault="00003E59" w:rsidP="00003E59"/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AF5E03" w:rsidRPr="00123C3D" w14:paraId="0E7939C6" w14:textId="77777777" w:rsidTr="00786AD7">
        <w:trPr>
          <w:trHeight w:val="521"/>
        </w:trPr>
        <w:tc>
          <w:tcPr>
            <w:tcW w:w="9576" w:type="dxa"/>
          </w:tcPr>
          <w:p w14:paraId="369508A4" w14:textId="77777777" w:rsidR="00AF5E03" w:rsidRPr="00123C3D" w:rsidRDefault="00AF5E03" w:rsidP="00786AD7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AF5E03" w:rsidRPr="00123C3D" w14:paraId="257EFB3C" w14:textId="77777777" w:rsidTr="00786AD7">
        <w:tc>
          <w:tcPr>
            <w:tcW w:w="9576" w:type="dxa"/>
          </w:tcPr>
          <w:p w14:paraId="5BAA0B43" w14:textId="77777777" w:rsidR="00AF5E03" w:rsidRPr="00123C3D" w:rsidRDefault="00AF5E03" w:rsidP="00786AD7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AF5E03" w:rsidRPr="00123C3D" w14:paraId="1FCAA8E5" w14:textId="77777777" w:rsidTr="00786AD7">
        <w:tc>
          <w:tcPr>
            <w:tcW w:w="9576" w:type="dxa"/>
          </w:tcPr>
          <w:p w14:paraId="1378E3DF" w14:textId="77777777" w:rsidR="00AF5E03" w:rsidRPr="00123C3D" w:rsidRDefault="00AF5E03" w:rsidP="00786AD7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</w:tbl>
    <w:p w14:paraId="5C857B41" w14:textId="77777777" w:rsidR="00AF5E03" w:rsidRDefault="00AF5E03" w:rsidP="000A306F"/>
    <w:p w14:paraId="6D8387F9" w14:textId="77777777" w:rsidR="000A306F" w:rsidRPr="00B618D6" w:rsidRDefault="000A306F" w:rsidP="000A306F">
      <w:r>
        <w:rPr>
          <w:color w:val="000000"/>
        </w:rPr>
        <w:t>Choose ONE claim above that you agree with.  Explain how this claim could be further tested to offer evidence that better supports the claim.</w:t>
      </w:r>
    </w:p>
    <w:p w14:paraId="2C009989" w14:textId="77777777" w:rsidR="00AF5E03" w:rsidRPr="00123C3D" w:rsidRDefault="00AF5E03" w:rsidP="00AF5E03">
      <w:pPr>
        <w:spacing w:after="120"/>
        <w:rPr>
          <w:rFonts w:cs="Arial"/>
          <w:i/>
          <w:color w:val="FF0000"/>
          <w:szCs w:val="22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AF5E03" w:rsidRPr="00123C3D" w14:paraId="0A4C2792" w14:textId="77777777" w:rsidTr="00786AD7">
        <w:trPr>
          <w:trHeight w:val="521"/>
        </w:trPr>
        <w:tc>
          <w:tcPr>
            <w:tcW w:w="9576" w:type="dxa"/>
          </w:tcPr>
          <w:p w14:paraId="2E0ED69E" w14:textId="77777777" w:rsidR="00AF5E03" w:rsidRPr="00123C3D" w:rsidRDefault="00AF5E03" w:rsidP="00786AD7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AF5E03" w:rsidRPr="00123C3D" w14:paraId="7F6C2610" w14:textId="77777777" w:rsidTr="00786AD7">
        <w:tc>
          <w:tcPr>
            <w:tcW w:w="9576" w:type="dxa"/>
          </w:tcPr>
          <w:p w14:paraId="2696BA0C" w14:textId="77777777" w:rsidR="00AF5E03" w:rsidRPr="00123C3D" w:rsidRDefault="00AF5E03" w:rsidP="00786AD7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AF5E03" w:rsidRPr="00123C3D" w14:paraId="75C73A60" w14:textId="77777777" w:rsidTr="00786AD7">
        <w:tc>
          <w:tcPr>
            <w:tcW w:w="9576" w:type="dxa"/>
          </w:tcPr>
          <w:p w14:paraId="72FD2D7E" w14:textId="77777777" w:rsidR="00AF5E03" w:rsidRPr="00123C3D" w:rsidRDefault="00AF5E03" w:rsidP="00786AD7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</w:tbl>
    <w:p w14:paraId="5B08EA42" w14:textId="6CD20585" w:rsidR="00AF5E03" w:rsidRDefault="00AF5E03" w:rsidP="00AF5E03">
      <w:pPr>
        <w:spacing w:after="120"/>
        <w:rPr>
          <w:rFonts w:cs="Arial"/>
          <w:szCs w:val="22"/>
        </w:rPr>
      </w:pPr>
      <w:r>
        <w:rPr>
          <w:b/>
        </w:rPr>
        <w:t xml:space="preserve">3. What happens to matter when octane burns? </w:t>
      </w:r>
      <w:bookmarkStart w:id="0" w:name="_Toc272577333"/>
      <w:bookmarkStart w:id="1" w:name="_Toc272579530"/>
      <w:bookmarkStart w:id="2" w:name="_Toc424643962"/>
      <w:bookmarkStart w:id="3" w:name="_Toc424644022"/>
      <w:bookmarkStart w:id="4" w:name="_Toc479513916"/>
      <w:r>
        <w:rPr>
          <w:rFonts w:cs="Arial"/>
          <w:szCs w:val="22"/>
        </w:rPr>
        <w:t>After</w:t>
      </w:r>
      <w:r w:rsidRPr="00B97D3F">
        <w:rPr>
          <w:rFonts w:cs="Arial"/>
          <w:szCs w:val="22"/>
        </w:rPr>
        <w:t xml:space="preserve"> a </w:t>
      </w:r>
      <w:r>
        <w:rPr>
          <w:rFonts w:cs="Arial"/>
          <w:szCs w:val="22"/>
        </w:rPr>
        <w:t>car runs for a while</w:t>
      </w:r>
      <w:r w:rsidRPr="00B97D3F">
        <w:rPr>
          <w:rFonts w:cs="Arial"/>
          <w:szCs w:val="22"/>
        </w:rPr>
        <w:t xml:space="preserve">, </w:t>
      </w:r>
      <w:r>
        <w:rPr>
          <w:rFonts w:cs="Arial"/>
          <w:szCs w:val="22"/>
        </w:rPr>
        <w:t>the gas</w:t>
      </w:r>
      <w:r w:rsidR="009E6F5B">
        <w:rPr>
          <w:rFonts w:cs="Arial"/>
          <w:szCs w:val="22"/>
        </w:rPr>
        <w:t>oline</w:t>
      </w:r>
      <w:r>
        <w:rPr>
          <w:rFonts w:cs="Arial"/>
          <w:szCs w:val="22"/>
        </w:rPr>
        <w:t xml:space="preserve"> in its tank </w:t>
      </w:r>
      <w:r w:rsidRPr="00B97D3F">
        <w:rPr>
          <w:rFonts w:cs="Arial"/>
          <w:szCs w:val="22"/>
        </w:rPr>
        <w:t>weigh</w:t>
      </w:r>
      <w:r w:rsidR="00461144">
        <w:rPr>
          <w:rFonts w:cs="Arial"/>
          <w:szCs w:val="22"/>
        </w:rPr>
        <w:t xml:space="preserve">s less. </w:t>
      </w:r>
      <w:r w:rsidRPr="00B97D3F">
        <w:rPr>
          <w:rFonts w:cs="Arial"/>
          <w:szCs w:val="22"/>
        </w:rPr>
        <w:t xml:space="preserve">What happened to </w:t>
      </w:r>
      <w:r>
        <w:rPr>
          <w:rFonts w:cs="Arial"/>
          <w:szCs w:val="22"/>
        </w:rPr>
        <w:t xml:space="preserve">some of </w:t>
      </w:r>
      <w:r w:rsidRPr="00B97D3F">
        <w:rPr>
          <w:rFonts w:cs="Arial"/>
          <w:szCs w:val="22"/>
        </w:rPr>
        <w:t xml:space="preserve">the matter that used to be in the </w:t>
      </w:r>
      <w:r>
        <w:rPr>
          <w:rFonts w:cs="Arial"/>
          <w:szCs w:val="22"/>
        </w:rPr>
        <w:t>gasoline</w:t>
      </w:r>
      <w:r w:rsidRPr="00B97D3F">
        <w:rPr>
          <w:rFonts w:cs="Arial"/>
          <w:szCs w:val="22"/>
        </w:rPr>
        <w:t xml:space="preserve">? </w:t>
      </w:r>
      <w:r>
        <w:rPr>
          <w:rFonts w:cs="Arial"/>
          <w:szCs w:val="22"/>
        </w:rPr>
        <w:t>Select True or False for the following statements.</w:t>
      </w:r>
    </w:p>
    <w:p w14:paraId="000FC836" w14:textId="5F7FB7BE" w:rsidR="00AF5E03" w:rsidRDefault="00AF5E03" w:rsidP="009E4CD1">
      <w:pPr>
        <w:spacing w:after="0"/>
        <w:rPr>
          <w:rFonts w:cs="Arial"/>
          <w:szCs w:val="22"/>
        </w:rPr>
      </w:pPr>
      <w:r w:rsidRPr="008C0CDC">
        <w:rPr>
          <w:rFonts w:cs="Arial"/>
          <w:color w:val="000000" w:themeColor="text1"/>
          <w:szCs w:val="22"/>
        </w:rPr>
        <w:t xml:space="preserve">Some matter from the </w:t>
      </w:r>
      <w:r w:rsidR="00461144">
        <w:rPr>
          <w:rFonts w:cs="Arial"/>
          <w:color w:val="000000" w:themeColor="text1"/>
          <w:szCs w:val="22"/>
        </w:rPr>
        <w:t>gasoline</w:t>
      </w:r>
      <w:r w:rsidRPr="008C0CDC">
        <w:rPr>
          <w:rFonts w:cs="Arial"/>
          <w:color w:val="000000" w:themeColor="text1"/>
          <w:szCs w:val="22"/>
        </w:rPr>
        <w:t xml:space="preserve"> </w:t>
      </w:r>
      <w:r>
        <w:rPr>
          <w:rFonts w:cs="Arial"/>
          <w:i/>
          <w:color w:val="000000" w:themeColor="text1"/>
          <w:szCs w:val="22"/>
        </w:rPr>
        <w:t>was</w:t>
      </w:r>
      <w:r w:rsidRPr="008C0CDC">
        <w:rPr>
          <w:rFonts w:cs="Arial"/>
          <w:i/>
          <w:color w:val="000000" w:themeColor="text1"/>
          <w:szCs w:val="22"/>
        </w:rPr>
        <w:t xml:space="preserve"> converted into</w:t>
      </w:r>
      <w:r w:rsidR="009E4CD1">
        <w:rPr>
          <w:rFonts w:cs="Arial"/>
          <w:i/>
          <w:color w:val="000000" w:themeColor="text1"/>
          <w:szCs w:val="22"/>
        </w:rPr>
        <w:t>:</w:t>
      </w:r>
    </w:p>
    <w:p w14:paraId="7880781C" w14:textId="4514D3A4" w:rsidR="00AF5E03" w:rsidRPr="008C0CDC" w:rsidRDefault="00AF5E03" w:rsidP="009E4CD1">
      <w:pPr>
        <w:spacing w:after="0"/>
        <w:rPr>
          <w:rFonts w:cs="Arial"/>
          <w:color w:val="000000" w:themeColor="text1"/>
          <w:szCs w:val="22"/>
        </w:rPr>
      </w:pPr>
      <w:proofErr w:type="gramStart"/>
      <w:r w:rsidRPr="008C0CDC">
        <w:rPr>
          <w:rFonts w:cs="Arial"/>
          <w:color w:val="000000" w:themeColor="text1"/>
          <w:szCs w:val="22"/>
        </w:rPr>
        <w:t>T  F</w:t>
      </w:r>
      <w:proofErr w:type="gramEnd"/>
      <w:r w:rsidRPr="008C0CDC">
        <w:rPr>
          <w:rFonts w:cs="Arial"/>
          <w:color w:val="000000" w:themeColor="text1"/>
          <w:szCs w:val="22"/>
        </w:rPr>
        <w:t xml:space="preserve"> </w:t>
      </w:r>
      <w:r>
        <w:rPr>
          <w:rFonts w:cs="Arial"/>
          <w:i/>
          <w:color w:val="000000" w:themeColor="text1"/>
          <w:szCs w:val="22"/>
        </w:rPr>
        <w:t>motion energy</w:t>
      </w:r>
    </w:p>
    <w:p w14:paraId="738CC8B9" w14:textId="77777777" w:rsidR="00AF5E03" w:rsidRPr="008C0CDC" w:rsidRDefault="00AF5E03" w:rsidP="009E4CD1">
      <w:pPr>
        <w:spacing w:after="0"/>
        <w:rPr>
          <w:rFonts w:cs="Arial"/>
          <w:color w:val="000000" w:themeColor="text1"/>
          <w:szCs w:val="22"/>
        </w:rPr>
      </w:pPr>
      <w:proofErr w:type="gramStart"/>
      <w:r w:rsidRPr="008C0CDC">
        <w:rPr>
          <w:rFonts w:cs="Arial"/>
          <w:color w:val="000000" w:themeColor="text1"/>
          <w:szCs w:val="22"/>
        </w:rPr>
        <w:t>T  F</w:t>
      </w:r>
      <w:proofErr w:type="gramEnd"/>
      <w:r w:rsidRPr="008C0CDC">
        <w:rPr>
          <w:rFonts w:cs="Arial"/>
          <w:color w:val="000000" w:themeColor="text1"/>
          <w:szCs w:val="22"/>
        </w:rPr>
        <w:t xml:space="preserve"> </w:t>
      </w:r>
      <w:r w:rsidRPr="008C0CDC">
        <w:rPr>
          <w:rFonts w:cs="Arial"/>
          <w:i/>
          <w:color w:val="000000" w:themeColor="text1"/>
          <w:szCs w:val="22"/>
        </w:rPr>
        <w:t xml:space="preserve">carbon dioxide </w:t>
      </w:r>
    </w:p>
    <w:p w14:paraId="7AFD671A" w14:textId="11C678BD" w:rsidR="00AF5E03" w:rsidRPr="008C0CDC" w:rsidRDefault="00AF5E03" w:rsidP="009E4CD1">
      <w:pPr>
        <w:spacing w:after="0"/>
        <w:rPr>
          <w:rFonts w:cs="Arial"/>
          <w:color w:val="000000" w:themeColor="text1"/>
          <w:szCs w:val="22"/>
        </w:rPr>
      </w:pPr>
      <w:proofErr w:type="gramStart"/>
      <w:r w:rsidRPr="008C0CDC">
        <w:rPr>
          <w:rFonts w:cs="Arial"/>
          <w:color w:val="000000" w:themeColor="text1"/>
          <w:szCs w:val="22"/>
        </w:rPr>
        <w:t>T  F</w:t>
      </w:r>
      <w:proofErr w:type="gramEnd"/>
      <w:r w:rsidRPr="008C0CDC">
        <w:rPr>
          <w:rFonts w:cs="Arial"/>
          <w:color w:val="000000" w:themeColor="text1"/>
          <w:szCs w:val="22"/>
        </w:rPr>
        <w:t xml:space="preserve"> </w:t>
      </w:r>
      <w:r w:rsidRPr="008C0CDC">
        <w:rPr>
          <w:rFonts w:cs="Arial"/>
          <w:i/>
          <w:color w:val="000000" w:themeColor="text1"/>
          <w:szCs w:val="22"/>
        </w:rPr>
        <w:t>heat energy</w:t>
      </w:r>
    </w:p>
    <w:p w14:paraId="6669410F" w14:textId="77777777" w:rsidR="00AF5E03" w:rsidRPr="008C0CDC" w:rsidRDefault="00AF5E03" w:rsidP="00AF5E03">
      <w:pPr>
        <w:rPr>
          <w:rFonts w:cs="Arial"/>
          <w:color w:val="000000" w:themeColor="text1"/>
          <w:szCs w:val="22"/>
        </w:rPr>
      </w:pPr>
      <w:proofErr w:type="gramStart"/>
      <w:r w:rsidRPr="008C0CDC">
        <w:rPr>
          <w:rFonts w:cs="Arial"/>
          <w:color w:val="000000" w:themeColor="text1"/>
          <w:szCs w:val="22"/>
        </w:rPr>
        <w:t>T  F</w:t>
      </w:r>
      <w:proofErr w:type="gramEnd"/>
      <w:r w:rsidRPr="008C0CDC">
        <w:rPr>
          <w:rFonts w:cs="Arial"/>
          <w:color w:val="000000" w:themeColor="text1"/>
          <w:szCs w:val="22"/>
        </w:rPr>
        <w:t xml:space="preserve"> </w:t>
      </w:r>
      <w:r w:rsidRPr="008C0CDC">
        <w:rPr>
          <w:rFonts w:cs="Arial"/>
          <w:i/>
          <w:color w:val="000000" w:themeColor="text1"/>
          <w:szCs w:val="22"/>
        </w:rPr>
        <w:t>water vapor</w:t>
      </w:r>
    </w:p>
    <w:p w14:paraId="4FB643D2" w14:textId="15A289FF" w:rsidR="00AF5E03" w:rsidRPr="008C0CDC" w:rsidRDefault="00AF5E03" w:rsidP="009E4CD1">
      <w:pPr>
        <w:spacing w:after="0"/>
        <w:rPr>
          <w:rFonts w:cs="Arial"/>
          <w:color w:val="000000" w:themeColor="text1"/>
          <w:szCs w:val="22"/>
        </w:rPr>
      </w:pPr>
      <w:r w:rsidRPr="008C0CDC">
        <w:rPr>
          <w:rFonts w:cs="Arial"/>
          <w:color w:val="000000" w:themeColor="text1"/>
          <w:szCs w:val="22"/>
        </w:rPr>
        <w:t xml:space="preserve">Which ONE of the following do you think MOST of the matter in the burning </w:t>
      </w:r>
      <w:r w:rsidR="009E6F5B">
        <w:rPr>
          <w:rFonts w:cs="Arial"/>
          <w:color w:val="000000" w:themeColor="text1"/>
          <w:szCs w:val="22"/>
        </w:rPr>
        <w:t>gasoline</w:t>
      </w:r>
      <w:r w:rsidRPr="008C0CDC">
        <w:rPr>
          <w:rFonts w:cs="Arial"/>
          <w:color w:val="000000" w:themeColor="text1"/>
          <w:szCs w:val="22"/>
        </w:rPr>
        <w:t xml:space="preserve"> </w:t>
      </w:r>
      <w:r>
        <w:rPr>
          <w:rFonts w:cs="Arial"/>
          <w:color w:val="000000" w:themeColor="text1"/>
          <w:szCs w:val="22"/>
        </w:rPr>
        <w:t>wa</w:t>
      </w:r>
      <w:r w:rsidRPr="008C0CDC">
        <w:rPr>
          <w:rFonts w:cs="Arial"/>
          <w:color w:val="000000" w:themeColor="text1"/>
          <w:szCs w:val="22"/>
        </w:rPr>
        <w:t xml:space="preserve">s converted into?  </w:t>
      </w:r>
    </w:p>
    <w:p w14:paraId="1E54BEB6" w14:textId="11F085E9" w:rsidR="00AF5E03" w:rsidRPr="008C0CDC" w:rsidRDefault="00AF5E03" w:rsidP="009E4CD1">
      <w:pPr>
        <w:spacing w:after="0"/>
        <w:rPr>
          <w:rFonts w:cs="Arial"/>
          <w:color w:val="000000" w:themeColor="text1"/>
          <w:szCs w:val="22"/>
        </w:rPr>
      </w:pPr>
      <w:r w:rsidRPr="008C0CDC">
        <w:rPr>
          <w:rFonts w:cs="Arial"/>
          <w:color w:val="000000" w:themeColor="text1"/>
          <w:szCs w:val="22"/>
        </w:rPr>
        <w:t xml:space="preserve">a. </w:t>
      </w:r>
      <w:r w:rsidR="009E6F5B">
        <w:rPr>
          <w:rFonts w:cs="Arial"/>
          <w:color w:val="000000" w:themeColor="text1"/>
          <w:szCs w:val="22"/>
        </w:rPr>
        <w:t>Motion energy</w:t>
      </w:r>
    </w:p>
    <w:p w14:paraId="3425036A" w14:textId="77777777" w:rsidR="00AF5E03" w:rsidRPr="008C0CDC" w:rsidRDefault="00AF5E03" w:rsidP="009E4CD1">
      <w:pPr>
        <w:spacing w:after="0"/>
        <w:rPr>
          <w:rFonts w:cs="Arial"/>
          <w:color w:val="000000" w:themeColor="text1"/>
          <w:szCs w:val="22"/>
        </w:rPr>
      </w:pPr>
      <w:r w:rsidRPr="008C0CDC">
        <w:rPr>
          <w:rFonts w:cs="Arial"/>
          <w:color w:val="000000" w:themeColor="text1"/>
          <w:szCs w:val="22"/>
        </w:rPr>
        <w:t>b. Carbon dioxide</w:t>
      </w:r>
    </w:p>
    <w:p w14:paraId="0B00D54C" w14:textId="534DEA79" w:rsidR="00AF5E03" w:rsidRPr="008C0CDC" w:rsidRDefault="00AF5E03" w:rsidP="009E4CD1">
      <w:pPr>
        <w:spacing w:after="0"/>
        <w:rPr>
          <w:rFonts w:cs="Arial"/>
          <w:color w:val="000000" w:themeColor="text1"/>
          <w:szCs w:val="22"/>
        </w:rPr>
      </w:pPr>
      <w:r w:rsidRPr="008C0CDC">
        <w:rPr>
          <w:rFonts w:cs="Arial"/>
          <w:color w:val="000000" w:themeColor="text1"/>
          <w:szCs w:val="22"/>
        </w:rPr>
        <w:t>c. Heat energy</w:t>
      </w:r>
    </w:p>
    <w:p w14:paraId="3A038BA4" w14:textId="77777777" w:rsidR="00AF5E03" w:rsidRPr="008C0CDC" w:rsidRDefault="00AF5E03" w:rsidP="00AF5E03">
      <w:pPr>
        <w:rPr>
          <w:rFonts w:cs="Arial"/>
          <w:color w:val="000000" w:themeColor="text1"/>
          <w:szCs w:val="22"/>
        </w:rPr>
      </w:pPr>
      <w:r w:rsidRPr="008C0CDC">
        <w:rPr>
          <w:rFonts w:cs="Arial"/>
          <w:color w:val="000000" w:themeColor="text1"/>
          <w:szCs w:val="22"/>
        </w:rPr>
        <w:t xml:space="preserve">d. Water vapor </w:t>
      </w:r>
    </w:p>
    <w:p w14:paraId="1F36B588" w14:textId="61860362" w:rsidR="009E4CD1" w:rsidRDefault="00AF5E03" w:rsidP="00AF5E03">
      <w:pPr>
        <w:spacing w:after="120"/>
        <w:rPr>
          <w:rFonts w:cs="Arial"/>
          <w:szCs w:val="22"/>
        </w:rPr>
      </w:pPr>
      <w:r w:rsidRPr="00B97D3F">
        <w:rPr>
          <w:rFonts w:cs="Arial"/>
          <w:szCs w:val="22"/>
        </w:rPr>
        <w:t>Explain your choices.  What happen</w:t>
      </w:r>
      <w:r>
        <w:rPr>
          <w:rFonts w:cs="Arial"/>
          <w:szCs w:val="22"/>
        </w:rPr>
        <w:t>ed</w:t>
      </w:r>
      <w:r w:rsidRPr="00B97D3F">
        <w:rPr>
          <w:rFonts w:cs="Arial"/>
          <w:szCs w:val="22"/>
        </w:rPr>
        <w:t xml:space="preserve"> to the matter in </w:t>
      </w:r>
      <w:r w:rsidR="009E4CD1">
        <w:rPr>
          <w:rFonts w:cs="Arial"/>
          <w:szCs w:val="22"/>
        </w:rPr>
        <w:t>the gasoline</w:t>
      </w:r>
      <w:r>
        <w:rPr>
          <w:rFonts w:cs="Arial"/>
          <w:szCs w:val="22"/>
        </w:rPr>
        <w:t xml:space="preserve"> </w:t>
      </w:r>
      <w:r w:rsidRPr="00B97D3F">
        <w:rPr>
          <w:rFonts w:cs="Arial"/>
          <w:szCs w:val="22"/>
        </w:rPr>
        <w:t>as it burn</w:t>
      </w:r>
      <w:r>
        <w:rPr>
          <w:rFonts w:cs="Arial"/>
          <w:szCs w:val="22"/>
        </w:rPr>
        <w:t>ed</w:t>
      </w:r>
      <w:r w:rsidRPr="00B97D3F">
        <w:rPr>
          <w:rFonts w:cs="Arial"/>
          <w:szCs w:val="22"/>
        </w:rPr>
        <w:t>?</w:t>
      </w:r>
    </w:p>
    <w:p w14:paraId="6F309B59" w14:textId="77777777" w:rsidR="009E4CD1" w:rsidRPr="00123C3D" w:rsidRDefault="009E4CD1" w:rsidP="009E4CD1">
      <w:pPr>
        <w:spacing w:after="120"/>
        <w:rPr>
          <w:rFonts w:cs="Arial"/>
          <w:i/>
          <w:color w:val="FF0000"/>
          <w:szCs w:val="22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9E4CD1" w:rsidRPr="00123C3D" w14:paraId="2D6634AE" w14:textId="77777777" w:rsidTr="00786AD7">
        <w:trPr>
          <w:trHeight w:val="521"/>
        </w:trPr>
        <w:tc>
          <w:tcPr>
            <w:tcW w:w="9576" w:type="dxa"/>
          </w:tcPr>
          <w:p w14:paraId="36C48D1C" w14:textId="77777777" w:rsidR="009E4CD1" w:rsidRPr="00123C3D" w:rsidRDefault="009E4CD1" w:rsidP="00786AD7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9E4CD1" w:rsidRPr="00123C3D" w14:paraId="205AC711" w14:textId="77777777" w:rsidTr="00786AD7">
        <w:tc>
          <w:tcPr>
            <w:tcW w:w="9576" w:type="dxa"/>
          </w:tcPr>
          <w:p w14:paraId="44FFB1F4" w14:textId="77777777" w:rsidR="009E4CD1" w:rsidRPr="00123C3D" w:rsidRDefault="009E4CD1" w:rsidP="00786AD7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</w:tbl>
    <w:p w14:paraId="497A51B1" w14:textId="2F86F6A3" w:rsidR="00DA1F23" w:rsidRPr="00DA1F23" w:rsidRDefault="00DA1F23" w:rsidP="00DA1F23">
      <w:pPr>
        <w:spacing w:line="300" w:lineRule="exact"/>
        <w:rPr>
          <w:rFonts w:eastAsia="Arial" w:cs="Arial"/>
          <w:b/>
          <w:bCs/>
          <w:szCs w:val="22"/>
        </w:rPr>
      </w:pPr>
      <w:r w:rsidRPr="00DA1F23">
        <w:rPr>
          <w:rFonts w:eastAsia="Arial" w:cs="Arial"/>
          <w:b/>
          <w:bCs/>
          <w:szCs w:val="22"/>
        </w:rPr>
        <w:t>4. Something interesting about Octane</w:t>
      </w:r>
    </w:p>
    <w:p w14:paraId="749CD767" w14:textId="33102495" w:rsidR="00DA1F23" w:rsidRDefault="00DA1F23" w:rsidP="00DA1F23">
      <w:pPr>
        <w:spacing w:line="285" w:lineRule="exact"/>
        <w:rPr>
          <w:rFonts w:eastAsia="Arial" w:cs="Arial"/>
          <w:szCs w:val="22"/>
        </w:rPr>
      </w:pPr>
      <w:r w:rsidRPr="0829FBBC">
        <w:rPr>
          <w:rFonts w:eastAsia="Arial" w:cs="Arial"/>
          <w:szCs w:val="22"/>
        </w:rPr>
        <w:t xml:space="preserve">What is something interesting that you learned about </w:t>
      </w:r>
      <w:r>
        <w:rPr>
          <w:rFonts w:eastAsia="Arial" w:cs="Arial"/>
          <w:szCs w:val="22"/>
        </w:rPr>
        <w:t>Octane?</w:t>
      </w:r>
    </w:p>
    <w:p w14:paraId="373A26BE" w14:textId="77777777" w:rsidR="00DA1F23" w:rsidRPr="00123C3D" w:rsidRDefault="00DA1F23" w:rsidP="00DA1F23">
      <w:pPr>
        <w:spacing w:after="120"/>
        <w:rPr>
          <w:rFonts w:cs="Arial"/>
          <w:i/>
          <w:color w:val="FF0000"/>
          <w:szCs w:val="22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DA1F23" w:rsidRPr="00123C3D" w14:paraId="3F51F89F" w14:textId="77777777" w:rsidTr="0034407F">
        <w:trPr>
          <w:trHeight w:val="521"/>
        </w:trPr>
        <w:tc>
          <w:tcPr>
            <w:tcW w:w="9576" w:type="dxa"/>
          </w:tcPr>
          <w:p w14:paraId="4CED1BD8" w14:textId="77777777" w:rsidR="00DA1F23" w:rsidRPr="00123C3D" w:rsidRDefault="00DA1F23" w:rsidP="0034407F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DA1F23" w:rsidRPr="00123C3D" w14:paraId="2DA98A55" w14:textId="77777777" w:rsidTr="0034407F">
        <w:tc>
          <w:tcPr>
            <w:tcW w:w="9576" w:type="dxa"/>
          </w:tcPr>
          <w:p w14:paraId="46BBCCB8" w14:textId="77777777" w:rsidR="00DA1F23" w:rsidRPr="00123C3D" w:rsidRDefault="00DA1F23" w:rsidP="0034407F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bookmarkEnd w:id="0"/>
      <w:bookmarkEnd w:id="1"/>
      <w:bookmarkEnd w:id="2"/>
      <w:bookmarkEnd w:id="3"/>
      <w:bookmarkEnd w:id="4"/>
    </w:tbl>
    <w:p w14:paraId="18CB0BD8" w14:textId="77777777" w:rsidR="00DA1F23" w:rsidRDefault="00DA1F23" w:rsidP="00AF5E03">
      <w:pPr>
        <w:spacing w:after="120"/>
        <w:rPr>
          <w:rFonts w:cs="Arial"/>
          <w:szCs w:val="22"/>
        </w:rPr>
      </w:pPr>
    </w:p>
    <w:sectPr w:rsidR="00DA1F23" w:rsidSect="00003E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6A5589" w14:textId="77777777" w:rsidR="004C53A2" w:rsidRDefault="004C53A2">
      <w:r>
        <w:separator/>
      </w:r>
    </w:p>
  </w:endnote>
  <w:endnote w:type="continuationSeparator" w:id="0">
    <w:p w14:paraId="1198327F" w14:textId="77777777" w:rsidR="004C53A2" w:rsidRDefault="004C5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ahoma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ヒラギノ角ゴ Pro W3">
    <w:panose1 w:val="020B0300000000000000"/>
    <w:charset w:val="80"/>
    <w:family w:val="swiss"/>
    <w:pitch w:val="variable"/>
    <w:sig w:usb0="E00002FF" w:usb1="7AC7FFFF" w:usb2="00000012" w:usb3="00000000" w:csb0="0002000D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F0AD93" w14:textId="77777777" w:rsidR="00DE57F2" w:rsidRDefault="00DE57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970FD" w14:textId="1AED9FA0" w:rsidR="00F538F4" w:rsidRPr="00DA1F23" w:rsidRDefault="00DA1F23" w:rsidP="00F538F4">
    <w:pPr>
      <w:pStyle w:val="Footer"/>
      <w:spacing w:after="0"/>
      <w:jc w:val="right"/>
      <w:rPr>
        <w:i/>
        <w:sz w:val="16"/>
        <w:szCs w:val="16"/>
      </w:rPr>
    </w:pPr>
    <w:r w:rsidRPr="00DA1F23">
      <w:rPr>
        <w:i/>
        <w:sz w:val="16"/>
        <w:szCs w:val="16"/>
      </w:rPr>
      <w:t>Systems and Scale</w:t>
    </w:r>
    <w:r w:rsidR="00F538F4" w:rsidRPr="00DA1F23">
      <w:rPr>
        <w:i/>
        <w:sz w:val="16"/>
        <w:szCs w:val="16"/>
      </w:rPr>
      <w:t xml:space="preserve"> Unit, Activity </w:t>
    </w:r>
    <w:r w:rsidRPr="00DA1F23">
      <w:rPr>
        <w:i/>
        <w:sz w:val="16"/>
        <w:szCs w:val="16"/>
      </w:rPr>
      <w:t>5.4</w:t>
    </w:r>
  </w:p>
  <w:p w14:paraId="3F9094DE" w14:textId="77777777" w:rsidR="007F4969" w:rsidRPr="00DA1F23" w:rsidRDefault="00F538F4" w:rsidP="00101A68">
    <w:pPr>
      <w:pStyle w:val="Footer"/>
      <w:spacing w:after="0"/>
      <w:jc w:val="right"/>
      <w:rPr>
        <w:sz w:val="16"/>
        <w:szCs w:val="16"/>
      </w:rPr>
    </w:pPr>
    <w:r w:rsidRPr="00DA1F23">
      <w:rPr>
        <w:sz w:val="16"/>
        <w:szCs w:val="16"/>
      </w:rPr>
      <w:fldChar w:fldCharType="begin"/>
    </w:r>
    <w:r w:rsidRPr="00DA1F23">
      <w:rPr>
        <w:sz w:val="16"/>
        <w:szCs w:val="16"/>
      </w:rPr>
      <w:instrText xml:space="preserve"> PAGE  \* MERGEFORMAT </w:instrText>
    </w:r>
    <w:r w:rsidRPr="00DA1F23">
      <w:rPr>
        <w:sz w:val="16"/>
        <w:szCs w:val="16"/>
      </w:rPr>
      <w:fldChar w:fldCharType="separate"/>
    </w:r>
    <w:r w:rsidR="0089129F">
      <w:rPr>
        <w:noProof/>
        <w:sz w:val="16"/>
        <w:szCs w:val="16"/>
      </w:rPr>
      <w:t>2</w:t>
    </w:r>
    <w:r w:rsidRPr="00DA1F23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8E78B" w14:textId="77777777" w:rsidR="007F4969" w:rsidRPr="00DA1F23" w:rsidRDefault="007F4969" w:rsidP="007422D2">
    <w:pPr>
      <w:pStyle w:val="Footer"/>
      <w:framePr w:wrap="around" w:vAnchor="text" w:hAnchor="page" w:x="10388" w:y="-161"/>
      <w:rPr>
        <w:rStyle w:val="PageNumber"/>
      </w:rPr>
    </w:pPr>
  </w:p>
  <w:p w14:paraId="3827A267" w14:textId="64C3BD68" w:rsidR="00F538F4" w:rsidRPr="00DA1F23" w:rsidRDefault="00F538F4" w:rsidP="00F538F4">
    <w:pPr>
      <w:pStyle w:val="Footer"/>
      <w:spacing w:after="0"/>
      <w:jc w:val="right"/>
      <w:rPr>
        <w:i/>
        <w:sz w:val="16"/>
        <w:szCs w:val="16"/>
      </w:rPr>
    </w:pPr>
    <w:r w:rsidRPr="00DA1F23">
      <w:rPr>
        <w:i/>
        <w:noProof/>
      </w:rPr>
      <w:drawing>
        <wp:anchor distT="0" distB="0" distL="114300" distR="114300" simplePos="0" relativeHeight="251659264" behindDoc="0" locked="0" layoutInCell="1" allowOverlap="1" wp14:anchorId="32C3B469" wp14:editId="18ECE708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B33B9" w:rsidRPr="00DA1F23">
      <w:rPr>
        <w:i/>
        <w:sz w:val="16"/>
        <w:szCs w:val="16"/>
      </w:rPr>
      <w:t xml:space="preserve"> Systems and Scale</w:t>
    </w:r>
    <w:r w:rsidRPr="00DA1F23">
      <w:rPr>
        <w:i/>
        <w:sz w:val="16"/>
        <w:szCs w:val="16"/>
      </w:rPr>
      <w:t xml:space="preserve"> Unit, Activity </w:t>
    </w:r>
    <w:r w:rsidR="00AB33B9" w:rsidRPr="00DA1F23">
      <w:rPr>
        <w:i/>
        <w:sz w:val="16"/>
        <w:szCs w:val="16"/>
      </w:rPr>
      <w:t>5.4</w:t>
    </w:r>
  </w:p>
  <w:p w14:paraId="638E1A44" w14:textId="5B19C6B3" w:rsidR="00F538F4" w:rsidRPr="00DA1F23" w:rsidRDefault="00F538F4" w:rsidP="00F538F4">
    <w:pPr>
      <w:pStyle w:val="Footer"/>
      <w:spacing w:after="0"/>
      <w:jc w:val="right"/>
      <w:rPr>
        <w:i/>
        <w:sz w:val="16"/>
        <w:szCs w:val="16"/>
      </w:rPr>
    </w:pPr>
    <w:r w:rsidRPr="00DA1F23">
      <w:rPr>
        <w:i/>
        <w:sz w:val="16"/>
        <w:szCs w:val="16"/>
      </w:rPr>
      <w:t xml:space="preserve">Carbon: Transformations in Matter and Energy </w:t>
    </w:r>
    <w:r w:rsidRPr="00DA1F23">
      <w:rPr>
        <w:i/>
        <w:sz w:val="16"/>
        <w:szCs w:val="16"/>
      </w:rPr>
      <w:t>201</w:t>
    </w:r>
    <w:r w:rsidR="00DE57F2">
      <w:rPr>
        <w:i/>
        <w:sz w:val="16"/>
        <w:szCs w:val="16"/>
      </w:rPr>
      <w:t>9</w:t>
    </w:r>
    <w:bookmarkStart w:id="5" w:name="_GoBack"/>
    <w:bookmarkEnd w:id="5"/>
  </w:p>
  <w:p w14:paraId="5D927C2B" w14:textId="77777777" w:rsidR="00F538F4" w:rsidRPr="00DA1F23" w:rsidRDefault="00F538F4" w:rsidP="00F538F4">
    <w:pPr>
      <w:pStyle w:val="Footer"/>
      <w:tabs>
        <w:tab w:val="clear" w:pos="4320"/>
        <w:tab w:val="clear" w:pos="8640"/>
        <w:tab w:val="left" w:pos="8160"/>
      </w:tabs>
      <w:jc w:val="right"/>
    </w:pPr>
    <w:r w:rsidRPr="00DA1F23">
      <w:rPr>
        <w:i/>
        <w:sz w:val="16"/>
        <w:szCs w:val="16"/>
      </w:rPr>
      <w:t>Michigan State University</w:t>
    </w:r>
  </w:p>
  <w:p w14:paraId="57B252D0" w14:textId="77777777" w:rsidR="007F4969" w:rsidRPr="00DA1F23" w:rsidRDefault="007F4969">
    <w:pPr>
      <w:pStyle w:val="Footer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59A02C" w14:textId="77777777" w:rsidR="004C53A2" w:rsidRDefault="004C53A2">
      <w:r>
        <w:separator/>
      </w:r>
    </w:p>
  </w:footnote>
  <w:footnote w:type="continuationSeparator" w:id="0">
    <w:p w14:paraId="77565648" w14:textId="77777777" w:rsidR="004C53A2" w:rsidRDefault="004C5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9D495" w14:textId="77777777" w:rsidR="00DE57F2" w:rsidRDefault="00DE57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704B9" w14:textId="77777777" w:rsidR="00DE57F2" w:rsidRDefault="00DE57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87024C" w14:textId="77777777" w:rsidR="007526C4" w:rsidRDefault="007526C4">
    <w:pPr>
      <w:pStyle w:val="Header"/>
    </w:pPr>
    <w:r w:rsidRPr="00123C3D">
      <w:rPr>
        <w:rFonts w:cs="Arial"/>
        <w:sz w:val="22"/>
        <w:szCs w:val="22"/>
      </w:rPr>
      <w:t>Name _______________________________ Teacher _________________ Date 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8A6F3D"/>
    <w:multiLevelType w:val="hybridMultilevel"/>
    <w:tmpl w:val="91468E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0"/>
  </w:num>
  <w:num w:numId="4">
    <w:abstractNumId w:val="4"/>
  </w:num>
  <w:num w:numId="5">
    <w:abstractNumId w:val="13"/>
  </w:num>
  <w:num w:numId="6">
    <w:abstractNumId w:val="19"/>
  </w:num>
  <w:num w:numId="7">
    <w:abstractNumId w:val="25"/>
  </w:num>
  <w:num w:numId="8">
    <w:abstractNumId w:val="23"/>
  </w:num>
  <w:num w:numId="9">
    <w:abstractNumId w:val="2"/>
  </w:num>
  <w:num w:numId="10">
    <w:abstractNumId w:val="5"/>
  </w:num>
  <w:num w:numId="11">
    <w:abstractNumId w:val="18"/>
  </w:num>
  <w:num w:numId="12">
    <w:abstractNumId w:val="12"/>
  </w:num>
  <w:num w:numId="13">
    <w:abstractNumId w:val="1"/>
  </w:num>
  <w:num w:numId="14">
    <w:abstractNumId w:val="16"/>
  </w:num>
  <w:num w:numId="15">
    <w:abstractNumId w:val="26"/>
  </w:num>
  <w:num w:numId="16">
    <w:abstractNumId w:val="17"/>
  </w:num>
  <w:num w:numId="17">
    <w:abstractNumId w:val="3"/>
  </w:num>
  <w:num w:numId="18">
    <w:abstractNumId w:val="7"/>
  </w:num>
  <w:num w:numId="19">
    <w:abstractNumId w:val="20"/>
  </w:num>
  <w:num w:numId="20">
    <w:abstractNumId w:val="21"/>
  </w:num>
  <w:num w:numId="21">
    <w:abstractNumId w:val="6"/>
  </w:num>
  <w:num w:numId="22">
    <w:abstractNumId w:val="24"/>
  </w:num>
  <w:num w:numId="23">
    <w:abstractNumId w:val="24"/>
  </w:num>
  <w:num w:numId="24">
    <w:abstractNumId w:val="15"/>
  </w:num>
  <w:num w:numId="25">
    <w:abstractNumId w:val="9"/>
  </w:num>
  <w:num w:numId="26">
    <w:abstractNumId w:val="8"/>
  </w:num>
  <w:num w:numId="27">
    <w:abstractNumId w:val="14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 w:grammar="clean"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06C9"/>
    <w:rsid w:val="00003E59"/>
    <w:rsid w:val="00064F8F"/>
    <w:rsid w:val="00080126"/>
    <w:rsid w:val="00080F0A"/>
    <w:rsid w:val="000A306F"/>
    <w:rsid w:val="000A668A"/>
    <w:rsid w:val="000C42BE"/>
    <w:rsid w:val="00101A68"/>
    <w:rsid w:val="001227DB"/>
    <w:rsid w:val="00135C69"/>
    <w:rsid w:val="001401F3"/>
    <w:rsid w:val="0016032A"/>
    <w:rsid w:val="00184C6A"/>
    <w:rsid w:val="00206DEE"/>
    <w:rsid w:val="0023266B"/>
    <w:rsid w:val="00244DAB"/>
    <w:rsid w:val="00261AB8"/>
    <w:rsid w:val="002A5C2F"/>
    <w:rsid w:val="00371E47"/>
    <w:rsid w:val="003A754C"/>
    <w:rsid w:val="0043377E"/>
    <w:rsid w:val="00461144"/>
    <w:rsid w:val="00491B18"/>
    <w:rsid w:val="004959B2"/>
    <w:rsid w:val="004A063E"/>
    <w:rsid w:val="004C53A2"/>
    <w:rsid w:val="00545934"/>
    <w:rsid w:val="00545D34"/>
    <w:rsid w:val="007422D2"/>
    <w:rsid w:val="007526C4"/>
    <w:rsid w:val="00790720"/>
    <w:rsid w:val="007974D5"/>
    <w:rsid w:val="007D7193"/>
    <w:rsid w:val="007F4969"/>
    <w:rsid w:val="007F65AC"/>
    <w:rsid w:val="008423F7"/>
    <w:rsid w:val="0084606B"/>
    <w:rsid w:val="00861A04"/>
    <w:rsid w:val="0089129F"/>
    <w:rsid w:val="008C1C0E"/>
    <w:rsid w:val="008D2AA6"/>
    <w:rsid w:val="008E016E"/>
    <w:rsid w:val="008F1DB4"/>
    <w:rsid w:val="0092097A"/>
    <w:rsid w:val="00983032"/>
    <w:rsid w:val="0098563D"/>
    <w:rsid w:val="0099467C"/>
    <w:rsid w:val="009E4CD1"/>
    <w:rsid w:val="009E6F5B"/>
    <w:rsid w:val="00A40110"/>
    <w:rsid w:val="00AB33B9"/>
    <w:rsid w:val="00AF5E03"/>
    <w:rsid w:val="00B23474"/>
    <w:rsid w:val="00B56E42"/>
    <w:rsid w:val="00BB67BB"/>
    <w:rsid w:val="00BB695C"/>
    <w:rsid w:val="00C23554"/>
    <w:rsid w:val="00C325D9"/>
    <w:rsid w:val="00C451A7"/>
    <w:rsid w:val="00CA47D3"/>
    <w:rsid w:val="00D973B0"/>
    <w:rsid w:val="00DA1F23"/>
    <w:rsid w:val="00DD04A3"/>
    <w:rsid w:val="00DE57F2"/>
    <w:rsid w:val="00DE7ECF"/>
    <w:rsid w:val="00E106C9"/>
    <w:rsid w:val="00E61F11"/>
    <w:rsid w:val="00F17224"/>
    <w:rsid w:val="00F538F4"/>
    <w:rsid w:val="00FD1905"/>
    <w:rsid w:val="00FD45A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FE1396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rsid w:val="001227DB"/>
    <w:pPr>
      <w:keepNext/>
      <w:spacing w:before="120"/>
      <w:outlineLvl w:val="1"/>
    </w:pPr>
    <w:rPr>
      <w:b/>
      <w:sz w:val="24"/>
      <w:szCs w:val="24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customStyle="1" w:styleId="FreeFormA">
    <w:name w:val="Free Form A"/>
    <w:rsid w:val="00AF5E03"/>
    <w:pPr>
      <w:spacing w:after="200" w:line="276" w:lineRule="auto"/>
    </w:pPr>
    <w:rPr>
      <w:rFonts w:ascii="Lucida Grande" w:eastAsia="ヒラギノ角ゴ Pro W3" w:hAnsi="Lucida Grande"/>
      <w:color w:val="000000"/>
      <w:sz w:val="22"/>
    </w:rPr>
  </w:style>
  <w:style w:type="paragraph" w:customStyle="1" w:styleId="TableGrid2">
    <w:name w:val="Table Grid2"/>
    <w:rsid w:val="00AF5E03"/>
    <w:rPr>
      <w:rFonts w:ascii="Lucida Grande" w:eastAsia="ヒラギノ角ゴ Pro W3" w:hAnsi="Lucida Grande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andya/Dropbox%20(CarbonTIME)/1%20CTIME2%20Network%20Leaders/1.6%20Templates/CTIME_Worksheet_Template_Dat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CTIME_Worksheet_Template_Dated.dotx</Template>
  <TotalTime>0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Andy Anderson</dc:creator>
  <cp:keywords/>
  <cp:lastModifiedBy>Walus, Alexandria</cp:lastModifiedBy>
  <cp:revision>3</cp:revision>
  <dcterms:created xsi:type="dcterms:W3CDTF">2017-08-11T18:39:00Z</dcterms:created>
  <dcterms:modified xsi:type="dcterms:W3CDTF">2019-01-18T16:25:00Z</dcterms:modified>
</cp:coreProperties>
</file>